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93B" w:rsidRDefault="002B393B" w:rsidP="002B3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CLAY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B393B" w:rsidRDefault="002B393B" w:rsidP="002B3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Halhous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:rsidR="002B393B" w:rsidRDefault="002B393B" w:rsidP="002B393B">
      <w:pPr>
        <w:rPr>
          <w:rFonts w:ascii="Times New Roman" w:hAnsi="Times New Roman" w:cs="Times New Roman"/>
        </w:rPr>
      </w:pPr>
    </w:p>
    <w:p w:rsidR="002B393B" w:rsidRDefault="002B393B" w:rsidP="002B393B">
      <w:pPr>
        <w:rPr>
          <w:rFonts w:ascii="Times New Roman" w:hAnsi="Times New Roman" w:cs="Times New Roman"/>
        </w:rPr>
      </w:pPr>
    </w:p>
    <w:p w:rsidR="002B393B" w:rsidRDefault="002B393B" w:rsidP="002B3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Leventhorp</w:t>
      </w:r>
      <w:proofErr w:type="spellEnd"/>
      <w:r>
        <w:rPr>
          <w:rFonts w:ascii="Times New Roman" w:hAnsi="Times New Roman" w:cs="Times New Roman"/>
        </w:rPr>
        <w:t>, esquire(q.v.), brought a plaint of debt against him,</w:t>
      </w:r>
    </w:p>
    <w:p w:rsidR="002B393B" w:rsidRDefault="002B393B" w:rsidP="002B393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Lawrence Kay of </w:t>
      </w:r>
      <w:proofErr w:type="spellStart"/>
      <w:r>
        <w:rPr>
          <w:rFonts w:ascii="Times New Roman" w:hAnsi="Times New Roman" w:cs="Times New Roman"/>
        </w:rPr>
        <w:t>Almondbury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Wombwell</w:t>
      </w:r>
      <w:proofErr w:type="spellEnd"/>
      <w:r>
        <w:rPr>
          <w:rFonts w:ascii="Times New Roman" w:hAnsi="Times New Roman" w:cs="Times New Roman"/>
        </w:rPr>
        <w:t>(q.v.) and Thomas Wall of Bradford(q.v.).</w:t>
      </w:r>
    </w:p>
    <w:p w:rsidR="002B393B" w:rsidRDefault="002B393B" w:rsidP="002B3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B393B" w:rsidRDefault="002B393B" w:rsidP="002B393B">
      <w:pPr>
        <w:rPr>
          <w:rFonts w:ascii="Times New Roman" w:hAnsi="Times New Roman" w:cs="Times New Roman"/>
        </w:rPr>
      </w:pPr>
    </w:p>
    <w:p w:rsidR="002B393B" w:rsidRDefault="002B393B" w:rsidP="002B393B">
      <w:pPr>
        <w:rPr>
          <w:rFonts w:ascii="Times New Roman" w:hAnsi="Times New Roman" w:cs="Times New Roman"/>
        </w:rPr>
      </w:pPr>
    </w:p>
    <w:p w:rsidR="002B393B" w:rsidRDefault="002B393B" w:rsidP="002B3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March 2018</w:t>
      </w:r>
    </w:p>
    <w:p w:rsidR="006B2F86" w:rsidRPr="00E71FC3" w:rsidRDefault="002B39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93B" w:rsidRDefault="002B393B" w:rsidP="00E71FC3">
      <w:r>
        <w:separator/>
      </w:r>
    </w:p>
  </w:endnote>
  <w:endnote w:type="continuationSeparator" w:id="0">
    <w:p w:rsidR="002B393B" w:rsidRDefault="002B39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93B" w:rsidRDefault="002B393B" w:rsidP="00E71FC3">
      <w:r>
        <w:separator/>
      </w:r>
    </w:p>
  </w:footnote>
  <w:footnote w:type="continuationSeparator" w:id="0">
    <w:p w:rsidR="002B393B" w:rsidRDefault="002B39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3B"/>
    <w:rsid w:val="001A7C09"/>
    <w:rsid w:val="002B39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1C549-5C5F-4686-BFDC-58F6838B9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39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B39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2018-03-20T20:34:00Z</dcterms:created>
  <dcterms:modified xsi:type="dcterms:W3CDTF">2018-03-20T20:34:00Z</dcterms:modified>
</cp:coreProperties>
</file>